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56430" w14:textId="77777777" w:rsidR="00020166" w:rsidRDefault="00020166" w:rsidP="000201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41A14ECB" w14:textId="77777777" w:rsidR="00020166" w:rsidRDefault="00020166" w:rsidP="000201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Warwick. Chapman.</w:t>
      </w:r>
    </w:p>
    <w:p w14:paraId="645894EA" w14:textId="77777777" w:rsidR="00020166" w:rsidRDefault="00020166" w:rsidP="000201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55C6AD" w14:textId="77777777" w:rsidR="00020166" w:rsidRDefault="00020166" w:rsidP="000201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B3A361" w14:textId="77777777" w:rsidR="00020166" w:rsidRDefault="00020166" w:rsidP="000201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1446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Byrom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Coteler</w:t>
      </w:r>
      <w:proofErr w:type="spellEnd"/>
    </w:p>
    <w:p w14:paraId="248F937C" w14:textId="77777777" w:rsidR="00020166" w:rsidRDefault="00020166" w:rsidP="0002016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Maxstoke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Pulton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parson of Church </w:t>
      </w:r>
      <w:proofErr w:type="spellStart"/>
      <w:r>
        <w:rPr>
          <w:rFonts w:ascii="Times New Roman" w:hAnsi="Times New Roman" w:cs="Times New Roman"/>
          <w:sz w:val="24"/>
          <w:szCs w:val="24"/>
        </w:rPr>
        <w:t>Lalford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Robert Barre of Coleshill(q.v.), as the executor of Robert Cheyne(q.v.).</w:t>
      </w:r>
    </w:p>
    <w:p w14:paraId="3319CE52" w14:textId="77777777" w:rsidR="00020166" w:rsidRDefault="00020166" w:rsidP="000201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00CE434" w14:textId="77777777" w:rsidR="00020166" w:rsidRDefault="00020166" w:rsidP="000201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9B4C27" w14:textId="77777777" w:rsidR="00020166" w:rsidRDefault="00020166" w:rsidP="000201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C51C8F" w14:textId="77777777" w:rsidR="00020166" w:rsidRDefault="00020166" w:rsidP="000201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2022</w:t>
      </w:r>
    </w:p>
    <w:p w14:paraId="1C481333" w14:textId="77777777" w:rsidR="00BA00AB" w:rsidRPr="00020166" w:rsidRDefault="00BA00AB" w:rsidP="00020166"/>
    <w:sectPr w:rsidR="00BA00AB" w:rsidRPr="000201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A4E65" w14:textId="77777777" w:rsidR="00020166" w:rsidRDefault="00020166" w:rsidP="009139A6">
      <w:r>
        <w:separator/>
      </w:r>
    </w:p>
  </w:endnote>
  <w:endnote w:type="continuationSeparator" w:id="0">
    <w:p w14:paraId="3BA288EC" w14:textId="77777777" w:rsidR="00020166" w:rsidRDefault="000201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5CD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EC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27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543A7" w14:textId="77777777" w:rsidR="00020166" w:rsidRDefault="00020166" w:rsidP="009139A6">
      <w:r>
        <w:separator/>
      </w:r>
    </w:p>
  </w:footnote>
  <w:footnote w:type="continuationSeparator" w:id="0">
    <w:p w14:paraId="05D366E2" w14:textId="77777777" w:rsidR="00020166" w:rsidRDefault="000201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8E3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A3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32D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166"/>
    <w:rsid w:val="0002016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3F029"/>
  <w15:chartTrackingRefBased/>
  <w15:docId w15:val="{BC8B1C6A-373F-41B3-809B-B80F0042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01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2022-10-13T12:33:00Z</dcterms:created>
  <dcterms:modified xsi:type="dcterms:W3CDTF">2022-10-13T12:33:00Z</dcterms:modified>
</cp:coreProperties>
</file>